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03558" w14:textId="77777777" w:rsidR="008F6F78" w:rsidRDefault="008F6F78" w:rsidP="008F6F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RUSSELL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fl.1440)</w:t>
      </w:r>
    </w:p>
    <w:p w14:paraId="2D2B6436" w14:textId="77777777" w:rsidR="008F6F78" w:rsidRDefault="008F6F78" w:rsidP="008F6F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Gentleman.</w:t>
      </w:r>
    </w:p>
    <w:p w14:paraId="74B02D07" w14:textId="77777777" w:rsidR="008F6F78" w:rsidRDefault="008F6F78" w:rsidP="008F6F78">
      <w:pPr>
        <w:pStyle w:val="NoSpacing"/>
        <w:rPr>
          <w:rFonts w:cs="Times New Roman"/>
          <w:szCs w:val="24"/>
        </w:rPr>
      </w:pPr>
    </w:p>
    <w:p w14:paraId="25BC5557" w14:textId="77777777" w:rsidR="008F6F78" w:rsidRDefault="008F6F78" w:rsidP="008F6F78">
      <w:pPr>
        <w:pStyle w:val="NoSpacing"/>
        <w:rPr>
          <w:rFonts w:cs="Times New Roman"/>
          <w:szCs w:val="24"/>
        </w:rPr>
      </w:pPr>
    </w:p>
    <w:p w14:paraId="45229E62" w14:textId="77777777" w:rsidR="008F6F78" w:rsidRDefault="008F6F78" w:rsidP="008F6F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Jun.</w:t>
      </w:r>
      <w:r>
        <w:rPr>
          <w:rFonts w:cs="Times New Roman"/>
          <w:szCs w:val="24"/>
        </w:rPr>
        <w:tab/>
        <w:t>1440</w:t>
      </w:r>
      <w:r>
        <w:rPr>
          <w:rFonts w:cs="Times New Roman"/>
          <w:szCs w:val="24"/>
        </w:rPr>
        <w:tab/>
        <w:t xml:space="preserve">He was a joint </w:t>
      </w:r>
      <w:proofErr w:type="spellStart"/>
      <w:r>
        <w:rPr>
          <w:rFonts w:cs="Times New Roman"/>
          <w:szCs w:val="24"/>
        </w:rPr>
        <w:t>mainpernor</w:t>
      </w:r>
      <w:proofErr w:type="spellEnd"/>
      <w:r>
        <w:rPr>
          <w:rFonts w:cs="Times New Roman"/>
          <w:szCs w:val="24"/>
        </w:rPr>
        <w:t xml:space="preserve"> for Oliver Chorley(q.v.).   (C.F.R. 1437-45 p.160)</w:t>
      </w:r>
    </w:p>
    <w:p w14:paraId="5C22DCC8" w14:textId="77777777" w:rsidR="008F6F78" w:rsidRDefault="008F6F78" w:rsidP="008F6F78">
      <w:pPr>
        <w:pStyle w:val="NoSpacing"/>
        <w:rPr>
          <w:rFonts w:cs="Times New Roman"/>
          <w:szCs w:val="24"/>
        </w:rPr>
      </w:pPr>
    </w:p>
    <w:p w14:paraId="407CD3ED" w14:textId="77777777" w:rsidR="008F6F78" w:rsidRDefault="008F6F78" w:rsidP="008F6F78">
      <w:pPr>
        <w:pStyle w:val="NoSpacing"/>
        <w:rPr>
          <w:rFonts w:cs="Times New Roman"/>
          <w:szCs w:val="24"/>
        </w:rPr>
      </w:pPr>
    </w:p>
    <w:p w14:paraId="0FDAFAD3" w14:textId="77777777" w:rsidR="008F6F78" w:rsidRDefault="008F6F78" w:rsidP="008F6F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2023</w:t>
      </w:r>
    </w:p>
    <w:p w14:paraId="33DDFD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E5E30" w14:textId="77777777" w:rsidR="008F6F78" w:rsidRDefault="008F6F78" w:rsidP="009139A6">
      <w:r>
        <w:separator/>
      </w:r>
    </w:p>
  </w:endnote>
  <w:endnote w:type="continuationSeparator" w:id="0">
    <w:p w14:paraId="14D677B8" w14:textId="77777777" w:rsidR="008F6F78" w:rsidRDefault="008F6F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262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3FF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538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A02FA" w14:textId="77777777" w:rsidR="008F6F78" w:rsidRDefault="008F6F78" w:rsidP="009139A6">
      <w:r>
        <w:separator/>
      </w:r>
    </w:p>
  </w:footnote>
  <w:footnote w:type="continuationSeparator" w:id="0">
    <w:p w14:paraId="6710997C" w14:textId="77777777" w:rsidR="008F6F78" w:rsidRDefault="008F6F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867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E43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736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F78"/>
    <w:rsid w:val="000666E0"/>
    <w:rsid w:val="002510B7"/>
    <w:rsid w:val="005C130B"/>
    <w:rsid w:val="00826F5C"/>
    <w:rsid w:val="008F6F78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B2738"/>
  <w15:chartTrackingRefBased/>
  <w15:docId w15:val="{F4F05D4E-A9CE-4175-9A94-FA6697FA7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2023-05-26T16:22:00Z</dcterms:created>
  <dcterms:modified xsi:type="dcterms:W3CDTF">2023-05-26T16:22:00Z</dcterms:modified>
</cp:coreProperties>
</file>